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CED5E" w14:textId="29A47761" w:rsidR="00D960D3" w:rsidRPr="00B0244D" w:rsidRDefault="00B0244D" w:rsidP="00D960D3">
      <w:pPr>
        <w:pStyle w:val="berschrift1"/>
        <w:rPr>
          <w:rFonts w:cs="Arial"/>
        </w:rPr>
      </w:pPr>
      <w:bookmarkStart w:id="0" w:name="_GoBack"/>
      <w:bookmarkEnd w:id="0"/>
      <w:r>
        <w:t>Soluções Ótica Modelo 7 – Giroscópio colorido</w:t>
      </w:r>
    </w:p>
    <w:p w14:paraId="7FD435DB" w14:textId="77777777" w:rsidR="00D960D3" w:rsidRPr="00B0244D" w:rsidRDefault="00D960D3" w:rsidP="00D960D3">
      <w:pPr>
        <w:pStyle w:val="berschrift2"/>
        <w:rPr>
          <w:rFonts w:cs="Arial"/>
        </w:rPr>
      </w:pPr>
      <w:r>
        <w:t>Tema</w:t>
      </w:r>
    </w:p>
    <w:p w14:paraId="0B22FCCF" w14:textId="77777777" w:rsidR="00D960D3" w:rsidRPr="00B0244D" w:rsidRDefault="00D960D3" w:rsidP="00D960D3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Ótica –Cores</w:t>
      </w:r>
    </w:p>
    <w:p w14:paraId="58495A8E" w14:textId="77777777" w:rsidR="00D960D3" w:rsidRPr="00B0244D" w:rsidRDefault="00D960D3" w:rsidP="00D960D3">
      <w:pPr>
        <w:rPr>
          <w:rFonts w:ascii="Arial" w:hAnsi="Arial" w:cs="Arial"/>
          <w:i/>
        </w:rPr>
      </w:pPr>
    </w:p>
    <w:p w14:paraId="1123CCC2" w14:textId="128DE2F5" w:rsidR="00D960D3" w:rsidRPr="00B0244D" w:rsidRDefault="00B0244D" w:rsidP="00D960D3">
      <w:pPr>
        <w:pStyle w:val="berschrift2"/>
        <w:rPr>
          <w:rFonts w:cs="Arial"/>
        </w:rPr>
      </w:pPr>
      <w:r>
        <w:t>Exemplo de solução Tarefa de construção</w:t>
      </w:r>
    </w:p>
    <w:p w14:paraId="2572F9C8" w14:textId="77777777" w:rsidR="00D960D3" w:rsidRPr="00B0244D" w:rsidRDefault="00D960D3" w:rsidP="00D960D3">
      <w:pPr>
        <w:pStyle w:val="berschrift2"/>
        <w:rPr>
          <w:rFonts w:cs="Arial"/>
        </w:rPr>
      </w:pPr>
      <w:r>
        <w:t>Estrutura do giroscópio</w:t>
      </w:r>
    </w:p>
    <w:p w14:paraId="46E53630" w14:textId="77777777" w:rsidR="00D960D3" w:rsidRPr="00B0244D" w:rsidRDefault="00D960D3" w:rsidP="00D960D3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"Giroscópio"</w:t>
      </w:r>
    </w:p>
    <w:p w14:paraId="625CA2AE" w14:textId="77777777" w:rsidR="00D960D3" w:rsidRPr="00B0244D" w:rsidRDefault="00D960D3" w:rsidP="00D960D3">
      <w:pPr>
        <w:rPr>
          <w:rFonts w:ascii="Arial" w:hAnsi="Arial" w:cs="Arial"/>
          <w:i/>
        </w:rPr>
      </w:pPr>
    </w:p>
    <w:p w14:paraId="16D9E5D9" w14:textId="77777777" w:rsidR="00D960D3" w:rsidRPr="00B0244D" w:rsidRDefault="00D960D3" w:rsidP="00D960D3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03E49E34" wp14:editId="4CE00638">
            <wp:extent cx="2819400" cy="1261597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33062" cy="126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37A3E" w14:textId="77777777" w:rsidR="00D960D3" w:rsidRPr="00B0244D" w:rsidRDefault="00D960D3" w:rsidP="00D960D3">
      <w:pPr>
        <w:rPr>
          <w:rFonts w:ascii="Arial" w:hAnsi="Arial" w:cs="Arial"/>
          <w:i/>
        </w:rPr>
      </w:pPr>
    </w:p>
    <w:p w14:paraId="5D857024" w14:textId="70C8D282" w:rsidR="00D960D3" w:rsidRDefault="00B0244D" w:rsidP="00D960D3">
      <w:pPr>
        <w:pStyle w:val="berschrift2"/>
        <w:rPr>
          <w:rFonts w:cs="Arial"/>
        </w:rPr>
      </w:pPr>
      <w:r>
        <w:t>Solução Tarefa temática:</w:t>
      </w:r>
    </w:p>
    <w:p w14:paraId="6340B17F" w14:textId="77777777" w:rsidR="00B0244D" w:rsidRPr="00B0244D" w:rsidRDefault="00B0244D" w:rsidP="00B0244D"/>
    <w:p w14:paraId="52EDBA0E" w14:textId="54F5CC08" w:rsidR="00F1393D" w:rsidRPr="00B0244D" w:rsidRDefault="00D960D3" w:rsidP="00F1393D">
      <w:pPr>
        <w:keepNext/>
        <w:jc w:val="center"/>
        <w:rPr>
          <w:rFonts w:ascii="Arial" w:hAnsi="Arial" w:cs="Arial"/>
        </w:rPr>
      </w:pPr>
      <w:r>
        <w:rPr>
          <w:rFonts w:ascii="Arial" w:hAnsi="Arial"/>
          <w:i/>
          <w:iCs/>
          <w:noProof/>
          <w:lang w:val="de-DE"/>
        </w:rPr>
        <w:drawing>
          <wp:inline distT="0" distB="0" distL="0" distR="0" wp14:anchorId="32A19A11" wp14:editId="7295865F">
            <wp:extent cx="2095500" cy="1995934"/>
            <wp:effectExtent l="0" t="0" r="0" b="4445"/>
            <wp:docPr id="5" name="Grafik 5" descr="Additive Farbmischung –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ditive Farbmischung – Wikipedi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847" cy="2006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E183D" w14:textId="43E6411C" w:rsidR="00260DF5" w:rsidRDefault="00F1393D" w:rsidP="00F1393D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>Ilustração 1: As cores óticas básicas</w:t>
      </w:r>
      <w:r>
        <w:rPr>
          <w:rFonts w:ascii="Arial" w:hAnsi="Arial"/>
          <w:i/>
          <w:iCs/>
        </w:rPr>
        <w:tab/>
      </w:r>
      <w:r>
        <w:rPr>
          <w:rFonts w:ascii="Arial" w:hAnsi="Arial"/>
          <w:i/>
          <w:iCs/>
        </w:rPr>
        <w:tab/>
      </w:r>
    </w:p>
    <w:p w14:paraId="735C9F31" w14:textId="77777777" w:rsidR="00B0244D" w:rsidRPr="00B0244D" w:rsidRDefault="00B0244D" w:rsidP="00B0244D"/>
    <w:p w14:paraId="041494D2" w14:textId="77777777" w:rsidR="00F1393D" w:rsidRPr="00B0244D" w:rsidRDefault="00D960D3" w:rsidP="00D960D3">
      <w:pPr>
        <w:rPr>
          <w:rFonts w:ascii="Arial" w:hAnsi="Arial" w:cs="Arial"/>
        </w:rPr>
      </w:pPr>
      <w:r>
        <w:rPr>
          <w:rFonts w:ascii="Arial" w:hAnsi="Arial"/>
        </w:rPr>
        <w:t xml:space="preserve">A luz branca pode ser obtida através da mistura das cores óticas básicas. Se se direcionar três refletores com as cores vermelho, verde e azul em uma tela branca, se pode observar isso lindamente. Na área onde os três refletores incidem, é criada uma impressão de cor branca. Se todos os refletores forem agora alinhados de modo que sejam congruentes, o círculo completo então aparece branco. Se agora se mudar a luminosidade dos refletores individuais, a cor também muda. Dependendo da </w:t>
      </w:r>
      <w:r>
        <w:rPr>
          <w:rFonts w:ascii="Arial" w:hAnsi="Arial"/>
        </w:rPr>
        <w:lastRenderedPageBreak/>
        <w:t>composição das cores individuais, é assim possível criar qualquer cor visível. Se você olhar para a tela de uma televisão com uma lupa forte, você pode ver que a imagem é na verdade composta de pequenos pixels que consistem apenas de vermelho, verde e azul.</w:t>
      </w:r>
    </w:p>
    <w:p w14:paraId="5937ED0E" w14:textId="77777777" w:rsidR="00F1393D" w:rsidRPr="00B0244D" w:rsidRDefault="00F1393D" w:rsidP="00D960D3">
      <w:pPr>
        <w:rPr>
          <w:rFonts w:ascii="Arial" w:hAnsi="Arial" w:cs="Arial"/>
        </w:rPr>
      </w:pPr>
    </w:p>
    <w:p w14:paraId="4034D266" w14:textId="77777777" w:rsidR="00F1393D" w:rsidRPr="00B0244D" w:rsidRDefault="00F1393D" w:rsidP="00F1393D">
      <w:pPr>
        <w:keepNext/>
        <w:rPr>
          <w:rFonts w:ascii="Arial" w:hAnsi="Arial" w:cs="Arial"/>
        </w:rPr>
      </w:pPr>
      <w:r>
        <w:rPr>
          <w:rFonts w:ascii="Arial" w:hAnsi="Arial"/>
          <w:i/>
          <w:iCs/>
        </w:rPr>
        <w:t xml:space="preserve"> </w:t>
      </w:r>
      <w:r>
        <w:rPr>
          <w:noProof/>
          <w:lang w:val="de-DE"/>
        </w:rPr>
        <w:drawing>
          <wp:inline distT="0" distB="0" distL="0" distR="0" wp14:anchorId="2F90A6D2" wp14:editId="5B5C9483">
            <wp:extent cx="2671754" cy="2003741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718" cy="2048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8BC0E" w14:textId="7C36EBAB" w:rsidR="00F1393D" w:rsidRPr="00B0244D" w:rsidRDefault="00F1393D" w:rsidP="00F1393D">
      <w:pPr>
        <w:pStyle w:val="Beschriftung"/>
        <w:jc w:val="both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Ilustração </w:t>
      </w:r>
      <w:r w:rsidRPr="00B0244D">
        <w:rPr>
          <w:rFonts w:ascii="Arial" w:hAnsi="Arial" w:cs="Arial"/>
          <w:i/>
          <w:iCs/>
        </w:rPr>
        <w:fldChar w:fldCharType="begin"/>
      </w:r>
      <w:r w:rsidRPr="00B0244D">
        <w:rPr>
          <w:rFonts w:ascii="Arial" w:hAnsi="Arial" w:cs="Arial"/>
          <w:i/>
          <w:iCs/>
        </w:rPr>
        <w:instrText xml:space="preserve"> SEQ Abbildung \* ARABIC </w:instrText>
      </w:r>
      <w:r w:rsidRPr="00B0244D">
        <w:rPr>
          <w:rFonts w:ascii="Arial" w:hAnsi="Arial" w:cs="Arial"/>
          <w:i/>
          <w:iCs/>
        </w:rPr>
        <w:fldChar w:fldCharType="separate"/>
      </w:r>
      <w:r w:rsidR="00D31718">
        <w:rPr>
          <w:rFonts w:ascii="Arial" w:hAnsi="Arial" w:cs="Arial"/>
          <w:i/>
          <w:iCs/>
          <w:noProof/>
        </w:rPr>
        <w:t>1</w:t>
      </w:r>
      <w:r w:rsidRPr="00B0244D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>: Tela de computador (altamente ampliada)</w:t>
      </w:r>
    </w:p>
    <w:p w14:paraId="3BA78F49" w14:textId="77777777" w:rsidR="00F1393D" w:rsidRPr="00B0244D" w:rsidRDefault="00F1393D" w:rsidP="00D960D3">
      <w:pPr>
        <w:rPr>
          <w:rFonts w:ascii="Arial" w:hAnsi="Arial" w:cs="Arial"/>
        </w:rPr>
      </w:pPr>
    </w:p>
    <w:p w14:paraId="501070DA" w14:textId="5C336B48" w:rsidR="00D960D3" w:rsidRPr="00B0244D" w:rsidRDefault="00D960D3" w:rsidP="00D960D3">
      <w:pPr>
        <w:rPr>
          <w:rFonts w:ascii="Arial" w:hAnsi="Arial" w:cs="Arial"/>
        </w:rPr>
      </w:pPr>
      <w:r>
        <w:rPr>
          <w:rFonts w:ascii="Arial" w:hAnsi="Arial"/>
        </w:rPr>
        <w:t>Em nossa experiência com o giroscópio, há o disco com estas três cores básicas. Se você o fizer girar muito rápido, seu cérebro não consegue mais distinguir as cores e deverá resultar num cinza. Quanto mais luminosa a luz ambiente refletida pelo giroscópio, mais luminosos será o cinzento. Nesta experiência, você experimentará que misturar cores claras é diferente de misturá-las em uma caixa de pintura: ali, misturar azul e amarelo resulta em verde. Em nosso giroscópio você tem que misturar verde e vermelho para obter amarelo. Este fenômeno é chamado de mistura de cores aditiva. Ela entra em jogo quando feixes de luz de cores diferentes se misturam.</w:t>
      </w:r>
    </w:p>
    <w:p w14:paraId="4B8D0124" w14:textId="480BA697" w:rsidR="00D86E7F" w:rsidRPr="00B0244D" w:rsidRDefault="00D86E7F" w:rsidP="00D960D3">
      <w:pPr>
        <w:rPr>
          <w:rFonts w:ascii="Arial" w:hAnsi="Arial" w:cs="Arial"/>
        </w:rPr>
      </w:pPr>
    </w:p>
    <w:p w14:paraId="510CD151" w14:textId="0CE68B1B" w:rsidR="00D86E7F" w:rsidRPr="00B0244D" w:rsidRDefault="00D86E7F" w:rsidP="00D960D3">
      <w:pPr>
        <w:rPr>
          <w:rFonts w:ascii="Arial" w:hAnsi="Arial" w:cs="Arial"/>
        </w:rPr>
      </w:pPr>
      <w:r>
        <w:rPr>
          <w:rFonts w:ascii="Arial" w:hAnsi="Arial"/>
        </w:rPr>
        <w:t>Soluções para os giroscópio:</w:t>
      </w:r>
    </w:p>
    <w:p w14:paraId="156538AA" w14:textId="6B343AFF" w:rsidR="00D86E7F" w:rsidRPr="00B0244D" w:rsidRDefault="00D86E7F" w:rsidP="00D86E7F">
      <w:pPr>
        <w:rPr>
          <w:rFonts w:ascii="Arial" w:hAnsi="Arial" w:cs="Arial"/>
        </w:rPr>
      </w:pPr>
    </w:p>
    <w:p w14:paraId="673BA0F4" w14:textId="7C33A908" w:rsidR="00D86E7F" w:rsidRPr="00B0244D" w:rsidRDefault="00D86E7F" w:rsidP="00D86E7F">
      <w:pPr>
        <w:rPr>
          <w:rFonts w:ascii="Arial" w:hAnsi="Arial" w:cs="Arial"/>
        </w:rPr>
        <w:sectPr w:rsidR="00D86E7F" w:rsidRPr="00B0244D" w:rsidSect="00E96821">
          <w:headerReference w:type="even" r:id="rId14"/>
          <w:headerReference w:type="default" r:id="rId15"/>
          <w:footerReference w:type="even" r:id="rId16"/>
          <w:footerReference w:type="default" r:id="rId17"/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space="709"/>
        </w:sect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3360" behindDoc="1" locked="0" layoutInCell="1" allowOverlap="1" wp14:anchorId="5731381A" wp14:editId="7D8C89FF">
            <wp:simplePos x="0" y="0"/>
            <wp:positionH relativeFrom="column">
              <wp:posOffset>4325380</wp:posOffset>
            </wp:positionH>
            <wp:positionV relativeFrom="paragraph">
              <wp:posOffset>96520</wp:posOffset>
            </wp:positionV>
            <wp:extent cx="561975" cy="572538"/>
            <wp:effectExtent l="0" t="0" r="0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72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59264" behindDoc="1" locked="0" layoutInCell="1" allowOverlap="1" wp14:anchorId="4FE1DCC6" wp14:editId="4CE77BFD">
            <wp:simplePos x="0" y="0"/>
            <wp:positionH relativeFrom="column">
              <wp:posOffset>1280795</wp:posOffset>
            </wp:positionH>
            <wp:positionV relativeFrom="paragraph">
              <wp:posOffset>8890</wp:posOffset>
            </wp:positionV>
            <wp:extent cx="558829" cy="542925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65" t="1480" b="49698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9AB09D" w14:textId="77777777" w:rsidR="00D86E7F" w:rsidRPr="00B0244D" w:rsidRDefault="00D86E7F" w:rsidP="00D86E7F">
      <w:pPr>
        <w:pStyle w:val="Listenabsatz"/>
        <w:numPr>
          <w:ilvl w:val="0"/>
          <w:numId w:val="41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4A768087" w14:textId="7E87E0B7" w:rsidR="00D86E7F" w:rsidRPr="00B0244D" w:rsidRDefault="00D86E7F" w:rsidP="00D86E7F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_Cinzento-Branco</w:t>
      </w:r>
    </w:p>
    <w:p w14:paraId="3F2DA0DF" w14:textId="77777777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0288" behindDoc="1" locked="0" layoutInCell="1" allowOverlap="1" wp14:anchorId="6541C28E" wp14:editId="26D1B221">
            <wp:simplePos x="0" y="0"/>
            <wp:positionH relativeFrom="column">
              <wp:posOffset>1293495</wp:posOffset>
            </wp:positionH>
            <wp:positionV relativeFrom="paragraph">
              <wp:posOffset>139065</wp:posOffset>
            </wp:positionV>
            <wp:extent cx="558829" cy="542925"/>
            <wp:effectExtent l="0" t="0" r="0" b="0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62" t="49448" r="31403" b="1730"/>
                    <a:stretch/>
                  </pic:blipFill>
                  <pic:spPr bwMode="auto">
                    <a:xfrm>
                      <a:off x="0" y="0"/>
                      <a:ext cx="558829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815F15" w14:textId="77777777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</w:pPr>
    </w:p>
    <w:p w14:paraId="02297AD4" w14:textId="77777777" w:rsidR="00D86E7F" w:rsidRPr="00B0244D" w:rsidRDefault="00D86E7F" w:rsidP="00D86E7F">
      <w:pPr>
        <w:pStyle w:val="Listenabsatz"/>
        <w:numPr>
          <w:ilvl w:val="0"/>
          <w:numId w:val="41"/>
        </w:numPr>
        <w:rPr>
          <w:rFonts w:ascii="Arial" w:hAnsi="Arial" w:cs="Arial"/>
        </w:rPr>
      </w:pPr>
      <w:r>
        <w:rPr>
          <w:rFonts w:ascii="Arial" w:hAnsi="Arial"/>
        </w:rPr>
        <w:t>Círculo:</w:t>
      </w:r>
    </w:p>
    <w:p w14:paraId="0C59D476" w14:textId="3E650BFA" w:rsidR="00D86E7F" w:rsidRPr="00B0244D" w:rsidRDefault="00D86E7F" w:rsidP="00D86E7F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_Laranja_</w:t>
      </w:r>
    </w:p>
    <w:p w14:paraId="6D38643F" w14:textId="5B93335E" w:rsidR="00D86E7F" w:rsidRPr="00B0244D" w:rsidRDefault="00D86E7F" w:rsidP="00D86E7F">
      <w:pPr>
        <w:pStyle w:val="Listenabsatz"/>
        <w:numPr>
          <w:ilvl w:val="0"/>
          <w:numId w:val="41"/>
        </w:numPr>
        <w:rPr>
          <w:rFonts w:ascii="Arial" w:hAnsi="Arial" w:cs="Arial"/>
        </w:rPr>
      </w:pPr>
      <w:r>
        <w:rPr>
          <w:rFonts w:ascii="Arial" w:hAnsi="Arial"/>
        </w:rPr>
        <w:t xml:space="preserve">Círculo: </w:t>
      </w:r>
    </w:p>
    <w:p w14:paraId="276AAA42" w14:textId="458958CD" w:rsidR="00D86E7F" w:rsidRPr="00B0244D" w:rsidRDefault="00D86E7F" w:rsidP="00D86E7F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_Amarelo_</w:t>
      </w:r>
    </w:p>
    <w:p w14:paraId="42126764" w14:textId="64BBEB3F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</w:pPr>
    </w:p>
    <w:p w14:paraId="571530C2" w14:textId="5A6F4A17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w:drawing>
          <wp:anchor distT="0" distB="0" distL="114300" distR="114300" simplePos="0" relativeHeight="251662336" behindDoc="1" locked="0" layoutInCell="1" allowOverlap="1" wp14:anchorId="55AB6F15" wp14:editId="202E1792">
            <wp:simplePos x="0" y="0"/>
            <wp:positionH relativeFrom="column">
              <wp:posOffset>1236980</wp:posOffset>
            </wp:positionH>
            <wp:positionV relativeFrom="paragraph">
              <wp:posOffset>13335</wp:posOffset>
            </wp:positionV>
            <wp:extent cx="549662" cy="537304"/>
            <wp:effectExtent l="0" t="0" r="3175" b="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662" cy="5373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FC5C9D" w14:textId="7786B019" w:rsidR="00D86E7F" w:rsidRPr="00B0244D" w:rsidRDefault="00D86E7F" w:rsidP="00D86E7F">
      <w:pPr>
        <w:pStyle w:val="Listenabsatz"/>
        <w:numPr>
          <w:ilvl w:val="0"/>
          <w:numId w:val="41"/>
        </w:numPr>
        <w:rPr>
          <w:rFonts w:ascii="Arial" w:hAnsi="Arial" w:cs="Arial"/>
        </w:rPr>
      </w:pPr>
      <w:r>
        <w:rPr>
          <w:rFonts w:ascii="Arial" w:hAnsi="Arial"/>
        </w:rPr>
        <w:t xml:space="preserve">Círculo: </w:t>
      </w:r>
    </w:p>
    <w:p w14:paraId="0679E096" w14:textId="0B708EC4" w:rsidR="00D86E7F" w:rsidRPr="00B0244D" w:rsidRDefault="00D86E7F" w:rsidP="00D86E7F">
      <w:pPr>
        <w:pStyle w:val="Listenabsatz"/>
        <w:ind w:left="2836"/>
        <w:rPr>
          <w:rFonts w:ascii="Arial" w:hAnsi="Arial" w:cs="Arial"/>
        </w:rPr>
      </w:pPr>
      <w:r>
        <w:rPr>
          <w:rFonts w:ascii="Arial" w:hAnsi="Arial"/>
        </w:rPr>
        <w:t>_Roxo_</w:t>
      </w:r>
    </w:p>
    <w:p w14:paraId="0CA97D0A" w14:textId="77777777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  <w:sectPr w:rsidR="00D86E7F" w:rsidRPr="00B0244D" w:rsidSect="00505C0E">
          <w:endnotePr>
            <w:numFmt w:val="decimal"/>
          </w:endnotePr>
          <w:type w:val="continuous"/>
          <w:pgSz w:w="11907" w:h="16840" w:code="9"/>
          <w:pgMar w:top="1985" w:right="1418" w:bottom="1418" w:left="1418" w:header="720" w:footer="720" w:gutter="0"/>
          <w:cols w:num="2" w:space="709"/>
        </w:sectPr>
      </w:pPr>
    </w:p>
    <w:p w14:paraId="5D2E91FE" w14:textId="3C21A1FF" w:rsidR="00D86E7F" w:rsidRPr="00B0244D" w:rsidRDefault="00D86E7F" w:rsidP="00D86E7F">
      <w:pPr>
        <w:pStyle w:val="Listenabsatz"/>
        <w:ind w:left="1211"/>
        <w:rPr>
          <w:rFonts w:ascii="Arial" w:hAnsi="Arial" w:cs="Arial"/>
        </w:rPr>
      </w:pPr>
    </w:p>
    <w:p w14:paraId="14DD3255" w14:textId="4C71EE0D" w:rsidR="00D86E7F" w:rsidRPr="00B0244D" w:rsidRDefault="00D86E7F" w:rsidP="00D86E7F">
      <w:pPr>
        <w:rPr>
          <w:rFonts w:ascii="Arial" w:hAnsi="Arial" w:cs="Arial"/>
        </w:rPr>
      </w:pPr>
    </w:p>
    <w:sectPr w:rsidR="00D86E7F" w:rsidRPr="00B0244D" w:rsidSect="00E96821">
      <w:headerReference w:type="even" r:id="rId21"/>
      <w:headerReference w:type="default" r:id="rId22"/>
      <w:footerReference w:type="even" r:id="rId23"/>
      <w:footerReference w:type="default" r:id="rId24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B1907" w14:textId="77777777" w:rsidR="001149B0" w:rsidRDefault="001149B0">
      <w:r>
        <w:separator/>
      </w:r>
    </w:p>
  </w:endnote>
  <w:endnote w:type="continuationSeparator" w:id="0">
    <w:p w14:paraId="3C361E5B" w14:textId="77777777" w:rsidR="001149B0" w:rsidRDefault="00114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30FD5" w14:textId="77777777" w:rsidR="00D86E7F" w:rsidRDefault="00D86E7F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7A3B0" w14:textId="77777777" w:rsidR="00D86E7F" w:rsidRDefault="00D86E7F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3171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007ECF" w:rsidRDefault="00007ECF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007ECF" w:rsidRDefault="00007ECF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B9ACC" w14:textId="77777777" w:rsidR="001149B0" w:rsidRDefault="001149B0">
      <w:r>
        <w:separator/>
      </w:r>
    </w:p>
  </w:footnote>
  <w:footnote w:type="continuationSeparator" w:id="0">
    <w:p w14:paraId="2F01A261" w14:textId="77777777" w:rsidR="001149B0" w:rsidRDefault="00114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5A2A" w14:textId="77777777" w:rsidR="00D86E7F" w:rsidRDefault="00D86E7F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0CB108B" wp14:editId="39469A49">
          <wp:extent cx="2647451" cy="435745"/>
          <wp:effectExtent l="0" t="0" r="635" b="2540"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C15B7" w14:textId="77777777" w:rsidR="00D86E7F" w:rsidRPr="00AE6043" w:rsidRDefault="00D86E7F" w:rsidP="00AE6043">
    <w:pPr>
      <w:pStyle w:val="Kopfzeile"/>
    </w:pPr>
    <w:r>
      <w:rPr>
        <w:noProof/>
        <w:lang w:val="de-DE"/>
      </w:rPr>
      <w:drawing>
        <wp:anchor distT="0" distB="0" distL="114300" distR="114300" simplePos="0" relativeHeight="251661312" behindDoc="0" locked="0" layoutInCell="1" allowOverlap="1" wp14:anchorId="6499AAAC" wp14:editId="7635859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Conjunto 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7E53BEE9" wp14:editId="6DCFD99E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007ECF" w:rsidRDefault="00007ECF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398686F3" w:rsidR="00007ECF" w:rsidRPr="006E75D4" w:rsidRDefault="00007ECF" w:rsidP="006E75D4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0BFEBEA4" wp14:editId="46E459F1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Conjunto 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415B4D84" wp14:editId="66B9880F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9C5551E"/>
    <w:multiLevelType w:val="hybridMultilevel"/>
    <w:tmpl w:val="9EF246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43060"/>
    <w:multiLevelType w:val="hybridMultilevel"/>
    <w:tmpl w:val="93A0EB34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2"/>
  </w:num>
  <w:num w:numId="20">
    <w:abstractNumId w:val="27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30"/>
  </w:num>
  <w:num w:numId="41">
    <w:abstractNumId w:val="29"/>
  </w:num>
  <w:num w:numId="42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07ECF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49B0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93FC7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0DF5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32330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86C91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5EA1"/>
    <w:rsid w:val="004377CB"/>
    <w:rsid w:val="004442A5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01292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C12D4"/>
    <w:rsid w:val="005D2CD9"/>
    <w:rsid w:val="005E4E29"/>
    <w:rsid w:val="005E57C1"/>
    <w:rsid w:val="005F23E2"/>
    <w:rsid w:val="005F39A8"/>
    <w:rsid w:val="005F6FD5"/>
    <w:rsid w:val="005F7EED"/>
    <w:rsid w:val="006158A5"/>
    <w:rsid w:val="00615C70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E75D4"/>
    <w:rsid w:val="006F0534"/>
    <w:rsid w:val="006F192E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C3042"/>
    <w:rsid w:val="007D21C3"/>
    <w:rsid w:val="007D4913"/>
    <w:rsid w:val="007E05F7"/>
    <w:rsid w:val="007E4768"/>
    <w:rsid w:val="007F4F0C"/>
    <w:rsid w:val="007F54E2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1425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1568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244D"/>
    <w:rsid w:val="00B07DDD"/>
    <w:rsid w:val="00B101CA"/>
    <w:rsid w:val="00B13727"/>
    <w:rsid w:val="00B1419A"/>
    <w:rsid w:val="00B2240D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E4BEA"/>
    <w:rsid w:val="00BF0955"/>
    <w:rsid w:val="00BF1F97"/>
    <w:rsid w:val="00BF56BF"/>
    <w:rsid w:val="00BF665D"/>
    <w:rsid w:val="00C02DE9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3C9B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31718"/>
    <w:rsid w:val="00D462A8"/>
    <w:rsid w:val="00D6676D"/>
    <w:rsid w:val="00D805C6"/>
    <w:rsid w:val="00D83D7F"/>
    <w:rsid w:val="00D85B1D"/>
    <w:rsid w:val="00D8647C"/>
    <w:rsid w:val="00D86E7F"/>
    <w:rsid w:val="00D94C19"/>
    <w:rsid w:val="00D960D3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438"/>
    <w:rsid w:val="00EE49BC"/>
    <w:rsid w:val="00EE586D"/>
    <w:rsid w:val="00EF6673"/>
    <w:rsid w:val="00EF7555"/>
    <w:rsid w:val="00F1393D"/>
    <w:rsid w:val="00F23340"/>
    <w:rsid w:val="00F2576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8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7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F5A33-4CB6-4A40-8237-9D83448312C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7F2D2C6-9D34-474E-8E77-36EC391DFA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730F8-276A-44A3-9B06-604BE20658A8}"/>
</file>

<file path=customXml/itemProps4.xml><?xml version="1.0" encoding="utf-8"?>
<ds:datastoreItem xmlns:ds="http://schemas.openxmlformats.org/officeDocument/2006/customXml" ds:itemID="{E24387FB-DDB5-4E9C-940F-432998DF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288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2</cp:revision>
  <cp:lastPrinted>2020-12-14T21:02:00Z</cp:lastPrinted>
  <dcterms:created xsi:type="dcterms:W3CDTF">2021-02-24T21:02:00Z</dcterms:created>
  <dcterms:modified xsi:type="dcterms:W3CDTF">2021-02-24T21:02:00Z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